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47C933" w14:textId="06F2183E" w:rsidR="006B2F86" w:rsidRDefault="009B46FC" w:rsidP="00E71FC3">
      <w:pPr>
        <w:pStyle w:val="NoSpacing"/>
      </w:pPr>
      <w:r>
        <w:rPr>
          <w:u w:val="single"/>
        </w:rPr>
        <w:t>William LATON</w:t>
      </w:r>
      <w:r>
        <w:t xml:space="preserve">      (d.1500-1)</w:t>
      </w:r>
    </w:p>
    <w:p w14:paraId="1098A9DD" w14:textId="7A946923" w:rsidR="009B46FC" w:rsidRDefault="009B46FC" w:rsidP="00E71FC3">
      <w:pPr>
        <w:pStyle w:val="NoSpacing"/>
      </w:pPr>
      <w:r>
        <w:t>of Helmsley, North Riding of Yorkshire.</w:t>
      </w:r>
    </w:p>
    <w:p w14:paraId="2A926A70" w14:textId="4E0A14F1" w:rsidR="009B46FC" w:rsidRDefault="009B46FC" w:rsidP="00E71FC3">
      <w:pPr>
        <w:pStyle w:val="NoSpacing"/>
      </w:pPr>
    </w:p>
    <w:p w14:paraId="73D23B9D" w14:textId="6345DC9C" w:rsidR="009B46FC" w:rsidRDefault="009B46FC" w:rsidP="00E71FC3">
      <w:pPr>
        <w:pStyle w:val="NoSpacing"/>
      </w:pPr>
    </w:p>
    <w:p w14:paraId="0A2D4024" w14:textId="7FF81500" w:rsidR="009B46FC" w:rsidRDefault="009B46FC" w:rsidP="00E71FC3">
      <w:pPr>
        <w:pStyle w:val="NoSpacing"/>
      </w:pPr>
      <w:r>
        <w:t xml:space="preserve">  4 Sep.1500</w:t>
      </w:r>
      <w:r>
        <w:tab/>
        <w:t>He made his Will.    (W.Y.R. p.102)</w:t>
      </w:r>
    </w:p>
    <w:p w14:paraId="6B4A9164" w14:textId="78699AC9" w:rsidR="009B46FC" w:rsidRDefault="009B46FC" w:rsidP="00E71FC3">
      <w:pPr>
        <w:pStyle w:val="NoSpacing"/>
      </w:pPr>
      <w:r>
        <w:t xml:space="preserve">  4 Mar.1501</w:t>
      </w:r>
      <w:r>
        <w:tab/>
        <w:t>Probate of his Will.   (ibid.)</w:t>
      </w:r>
    </w:p>
    <w:p w14:paraId="0663F80D" w14:textId="442FB4E8" w:rsidR="009B46FC" w:rsidRDefault="009B46FC" w:rsidP="00E71FC3">
      <w:pPr>
        <w:pStyle w:val="NoSpacing"/>
      </w:pPr>
    </w:p>
    <w:p w14:paraId="753C0C3C" w14:textId="1BAE3F7A" w:rsidR="009B46FC" w:rsidRDefault="009B46FC" w:rsidP="00E71FC3">
      <w:pPr>
        <w:pStyle w:val="NoSpacing"/>
      </w:pPr>
    </w:p>
    <w:p w14:paraId="06C5F188" w14:textId="1DC55C08" w:rsidR="009B46FC" w:rsidRPr="009B46FC" w:rsidRDefault="009B46FC" w:rsidP="00E71FC3">
      <w:pPr>
        <w:pStyle w:val="NoSpacing"/>
      </w:pPr>
      <w:r>
        <w:t>6 July 2019</w:t>
      </w:r>
      <w:bookmarkStart w:id="0" w:name="_GoBack"/>
      <w:bookmarkEnd w:id="0"/>
    </w:p>
    <w:sectPr w:rsidR="009B46FC" w:rsidRPr="009B46F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906E62" w14:textId="77777777" w:rsidR="009B46FC" w:rsidRDefault="009B46FC" w:rsidP="00E71FC3">
      <w:pPr>
        <w:spacing w:after="0" w:line="240" w:lineRule="auto"/>
      </w:pPr>
      <w:r>
        <w:separator/>
      </w:r>
    </w:p>
  </w:endnote>
  <w:endnote w:type="continuationSeparator" w:id="0">
    <w:p w14:paraId="4E818135" w14:textId="77777777" w:rsidR="009B46FC" w:rsidRDefault="009B46F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E929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FEA4DC" w14:textId="77777777" w:rsidR="009B46FC" w:rsidRDefault="009B46FC" w:rsidP="00E71FC3">
      <w:pPr>
        <w:spacing w:after="0" w:line="240" w:lineRule="auto"/>
      </w:pPr>
      <w:r>
        <w:separator/>
      </w:r>
    </w:p>
  </w:footnote>
  <w:footnote w:type="continuationSeparator" w:id="0">
    <w:p w14:paraId="38BAFCCE" w14:textId="77777777" w:rsidR="009B46FC" w:rsidRDefault="009B46F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6FC"/>
    <w:rsid w:val="001A7C09"/>
    <w:rsid w:val="00577BD5"/>
    <w:rsid w:val="00656CBA"/>
    <w:rsid w:val="006A1F77"/>
    <w:rsid w:val="00733BE7"/>
    <w:rsid w:val="009B46F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D13DF3"/>
  <w15:chartTrackingRefBased/>
  <w15:docId w15:val="{565C0703-ACA4-411C-BEC4-FBACF1755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2019-07-06T19:59:00Z</dcterms:created>
  <dcterms:modified xsi:type="dcterms:W3CDTF">2019-07-06T20:02:00Z</dcterms:modified>
</cp:coreProperties>
</file>